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CBE05" w14:textId="77777777" w:rsidR="00B81265" w:rsidRDefault="00B81265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</w:p>
    <w:p w14:paraId="787B4AB8" w14:textId="31566CE8" w:rsidR="00110AA1" w:rsidRDefault="00110AA1" w:rsidP="0054400F">
      <w:pPr>
        <w:pStyle w:val="Overskrift1"/>
        <w:spacing w:before="0" w:after="0"/>
        <w:jc w:val="center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>Forpliktelseserklæring</w:t>
      </w:r>
    </w:p>
    <w:p w14:paraId="1F240421" w14:textId="14D011F6" w:rsidR="00444B44" w:rsidRDefault="00444B44" w:rsidP="0054400F"/>
    <w:p w14:paraId="343C2CE1" w14:textId="2AD87AA7" w:rsidR="0054400F" w:rsidRPr="001D235A" w:rsidRDefault="0054400F" w:rsidP="008C3386">
      <w:pPr>
        <w:rPr>
          <w:rFonts w:asciiTheme="minorHAnsi" w:hAnsiTheme="minorHAnsi"/>
          <w:b/>
          <w:sz w:val="22"/>
          <w:szCs w:val="22"/>
        </w:rPr>
      </w:pPr>
      <w:r w:rsidRPr="00D42500">
        <w:rPr>
          <w:rFonts w:asciiTheme="minorHAnsi" w:hAnsiTheme="minorHAnsi"/>
          <w:b/>
          <w:sz w:val="22"/>
          <w:szCs w:val="22"/>
        </w:rPr>
        <w:t xml:space="preserve">Erklæringen </w:t>
      </w:r>
      <w:r w:rsidRPr="001D235A">
        <w:rPr>
          <w:rFonts w:asciiTheme="minorHAnsi" w:hAnsiTheme="minorHAnsi"/>
          <w:b/>
          <w:sz w:val="22"/>
          <w:szCs w:val="22"/>
        </w:rPr>
        <w:t xml:space="preserve">gjelder </w:t>
      </w:r>
      <w:r w:rsidR="001D235A" w:rsidRPr="001D235A">
        <w:rPr>
          <w:rFonts w:asciiTheme="minorHAnsi" w:hAnsiTheme="minorHAnsi"/>
          <w:b/>
          <w:sz w:val="22"/>
          <w:szCs w:val="22"/>
        </w:rPr>
        <w:t>anskaffelse for vinterberedskap på kommunale hovedveier i Bærum kommune</w:t>
      </w:r>
      <w:r w:rsidR="008C3386">
        <w:rPr>
          <w:sz w:val="28"/>
          <w:szCs w:val="28"/>
        </w:rPr>
        <w:t xml:space="preserve"> </w:t>
      </w:r>
      <w:r w:rsidR="008C3386" w:rsidRPr="008C3386">
        <w:rPr>
          <w:rFonts w:asciiTheme="minorHAnsi" w:hAnsiTheme="minorHAnsi"/>
          <w:b/>
          <w:sz w:val="22"/>
          <w:szCs w:val="22"/>
        </w:rPr>
        <w:t>(</w:t>
      </w:r>
      <w:r w:rsidR="00E27B0C" w:rsidRPr="00E27B0C">
        <w:rPr>
          <w:rFonts w:asciiTheme="minorHAnsi" w:hAnsiTheme="minorHAnsi"/>
          <w:b/>
          <w:sz w:val="22"/>
          <w:szCs w:val="22"/>
        </w:rPr>
        <w:t>Anskaffelsens saksnr. 26/9243</w:t>
      </w:r>
      <w:r w:rsidR="008C3386">
        <w:rPr>
          <w:rFonts w:asciiTheme="minorHAnsi" w:hAnsiTheme="minorHAnsi"/>
          <w:b/>
          <w:sz w:val="22"/>
          <w:szCs w:val="22"/>
        </w:rPr>
        <w:t>, a</w:t>
      </w:r>
      <w:r w:rsidR="00E27B0C" w:rsidRPr="00E27B0C">
        <w:rPr>
          <w:rFonts w:asciiTheme="minorHAnsi" w:hAnsiTheme="minorHAnsi"/>
          <w:b/>
          <w:sz w:val="22"/>
          <w:szCs w:val="22"/>
        </w:rPr>
        <w:t>vtalens saksnr. 26/9559</w:t>
      </w:r>
      <w:r w:rsidR="008C3386">
        <w:rPr>
          <w:rFonts w:asciiTheme="minorHAnsi" w:hAnsiTheme="minorHAnsi"/>
          <w:b/>
          <w:sz w:val="22"/>
          <w:szCs w:val="22"/>
        </w:rPr>
        <w:t>)</w:t>
      </w:r>
      <w:r w:rsidR="00D42500" w:rsidRPr="001D235A">
        <w:rPr>
          <w:rFonts w:asciiTheme="minorHAnsi" w:hAnsiTheme="minorHAnsi"/>
          <w:b/>
          <w:sz w:val="22"/>
          <w:szCs w:val="22"/>
        </w:rPr>
        <w:t>.</w:t>
      </w:r>
    </w:p>
    <w:p w14:paraId="49CC0DD9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</w:pPr>
    </w:p>
    <w:p w14:paraId="33860DBB" w14:textId="00DD6DDB" w:rsidR="008F2900" w:rsidRDefault="008F2900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  <w:r w:rsidRPr="00C505D4">
        <w:rPr>
          <w:rFonts w:asciiTheme="minorHAnsi" w:hAnsiTheme="minorHAnsi" w:cs="Times New Roman"/>
          <w:bCs/>
          <w:color w:val="auto"/>
          <w:sz w:val="22"/>
          <w:szCs w:val="22"/>
          <w:highlight w:val="yellow"/>
        </w:rPr>
        <w:t>[Navn på leverandør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] støtter seg på følgende 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virksomhets 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 xml:space="preserve">kapasitet for å oppfylle kvalifikasjonskravene (se konkurransegrunnlagets </w:t>
      </w:r>
      <w:r w:rsidR="00444B44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kapittel om kvalifikasjonskrav</w:t>
      </w:r>
      <w:r w:rsidRPr="00C505D4">
        <w:rPr>
          <w:rFonts w:asciiTheme="minorHAnsi" w:hAnsiTheme="minorHAnsi" w:cs="Times New Roman"/>
          <w:bCs/>
          <w:color w:val="auto"/>
          <w:sz w:val="22"/>
          <w:szCs w:val="22"/>
        </w:rPr>
        <w:t>)</w:t>
      </w:r>
      <w:r w:rsidR="000453F3" w:rsidRPr="00C505D4">
        <w:rPr>
          <w:rFonts w:asciiTheme="minorHAnsi" w:hAnsiTheme="minorHAnsi" w:cs="Times New Roman"/>
          <w:bCs/>
          <w:color w:val="auto"/>
          <w:sz w:val="22"/>
          <w:szCs w:val="22"/>
        </w:rPr>
        <w:t>:</w:t>
      </w:r>
    </w:p>
    <w:p w14:paraId="69B2D86A" w14:textId="77777777" w:rsidR="00C505D4" w:rsidRP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bCs/>
          <w:color w:val="auto"/>
          <w:sz w:val="22"/>
          <w:szCs w:val="22"/>
        </w:rPr>
      </w:pPr>
    </w:p>
    <w:tbl>
      <w:tblPr>
        <w:tblW w:w="9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6379"/>
      </w:tblGrid>
      <w:tr w:rsidR="008F2900" w:rsidRPr="00EA563F" w14:paraId="3A69F402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4DA25A6F" w14:textId="1CB3529F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Støtte</w:t>
            </w:r>
            <w:r w:rsidR="000453F3"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nde virksomhets</w:t>
            </w:r>
            <w:r w:rsidRPr="00444B44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navn</w:t>
            </w:r>
          </w:p>
        </w:tc>
        <w:tc>
          <w:tcPr>
            <w:tcW w:w="6379" w:type="dxa"/>
          </w:tcPr>
          <w:p w14:paraId="687422EC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8F2900" w:rsidRPr="00EA563F" w14:paraId="6B8D391D" w14:textId="77777777" w:rsidTr="0054400F">
        <w:trPr>
          <w:cantSplit/>
          <w:trHeight w:val="270"/>
        </w:trPr>
        <w:tc>
          <w:tcPr>
            <w:tcW w:w="3047" w:type="dxa"/>
            <w:shd w:val="clear" w:color="auto" w:fill="D9D9D9" w:themeFill="background1" w:themeFillShade="D9"/>
          </w:tcPr>
          <w:p w14:paraId="389C8604" w14:textId="77777777" w:rsidR="00E24516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ummer</w:t>
            </w: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/</w:t>
            </w:r>
          </w:p>
          <w:p w14:paraId="19E57A2B" w14:textId="4246FE74" w:rsidR="008F2900" w:rsidRPr="008F2900" w:rsidRDefault="008B0AF5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f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ødselsn</w:t>
            </w:r>
            <w:r w:rsidR="00E24516">
              <w:rPr>
                <w:rFonts w:asciiTheme="minorHAnsi" w:hAnsiTheme="minorHAnsi" w:cs="Times New Roman"/>
                <w:sz w:val="22"/>
                <w:szCs w:val="22"/>
              </w:rPr>
              <w:t>umme</w:t>
            </w:r>
            <w:r w:rsidR="008F2900" w:rsidRPr="00EA563F">
              <w:rPr>
                <w:rFonts w:asciiTheme="minorHAnsi" w:hAnsiTheme="minorHAnsi" w:cs="Times New Roman"/>
                <w:sz w:val="22"/>
                <w:szCs w:val="22"/>
              </w:rPr>
              <w:t>r</w:t>
            </w:r>
          </w:p>
        </w:tc>
        <w:tc>
          <w:tcPr>
            <w:tcW w:w="6379" w:type="dxa"/>
          </w:tcPr>
          <w:p w14:paraId="138C77D9" w14:textId="77777777" w:rsidR="008F2900" w:rsidRPr="00EA563F" w:rsidRDefault="008F2900" w:rsidP="0054400F">
            <w:pPr>
              <w:pStyle w:val="NormalWeb"/>
              <w:spacing w:before="0" w:after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B6ECCDB" w14:textId="77777777" w:rsidR="00444B44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4177C16D" w14:textId="0D254343" w:rsidR="008B0AF5" w:rsidRDefault="00444B4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Den støttende virk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s</w:t>
      </w:r>
      <w:r w:rsidR="000453F3" w:rsidRPr="00444B44">
        <w:rPr>
          <w:rFonts w:asciiTheme="minorHAnsi" w:hAnsiTheme="minorHAnsi" w:cs="Times New Roman"/>
          <w:color w:val="auto"/>
          <w:sz w:val="22"/>
          <w:szCs w:val="22"/>
        </w:rPr>
        <w:t>om</w:t>
      </w:r>
      <w:r w:rsidR="008B0AF5" w:rsidRPr="00444B44">
        <w:rPr>
          <w:rFonts w:asciiTheme="minorHAnsi" w:hAnsiTheme="minorHAnsi" w:cs="Times New Roman"/>
          <w:color w:val="auto"/>
          <w:sz w:val="22"/>
          <w:szCs w:val="22"/>
        </w:rPr>
        <w:t>heten bidrar til å oppfylle følgende kvalifikasjonskrav:</w:t>
      </w:r>
    </w:p>
    <w:p w14:paraId="69921244" w14:textId="77777777" w:rsidR="00C505D4" w:rsidRPr="00444B4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CF3383" w14:paraId="623AF2CC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6136AC9D" w14:textId="2B31FBDA" w:rsidR="00CF3383" w:rsidRDefault="00444B44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988DAB4" w14:textId="304DB528" w:rsidR="00CF3383" w:rsidRDefault="00CF338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CF3383" w14:paraId="45B65BDF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A8159EC" w14:textId="4D8A0201" w:rsidR="000544F3" w:rsidRPr="00444B44" w:rsidRDefault="00610C0E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Ø</w:t>
            </w:r>
            <w:r w:rsidR="00CF3383"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konomiske og finansiell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kapasitet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1F637619" w14:textId="1373E584" w:rsidR="00CF3383" w:rsidRDefault="00CF338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72A5B4B7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right w:val="none" w:sz="0" w:space="0" w:color="auto"/>
            </w:tcBorders>
          </w:tcPr>
          <w:p w14:paraId="1478AAB8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743A10DC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6CF3DA2A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160E311" w14:textId="2DFB49EE" w:rsidR="000544F3" w:rsidRDefault="0015115D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Det bekreftes at</w:t>
            </w:r>
            <w:r w:rsid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støttende virksomhet </w:t>
            </w:r>
            <w:r w:rsidR="000A6725"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og leverandør</w:t>
            </w:r>
            <w:r w:rsidR="000A6725" w:rsidRPr="00586B5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er solidarisk</w:t>
            </w:r>
            <w:r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 xml:space="preserve"> ansvarlig for utførelsen av kontrakten</w:t>
            </w:r>
            <w:r w:rsidR="00E24516">
              <w:rPr>
                <w:rFonts w:asciiTheme="minorHAnsi" w:hAnsiTheme="minorHAnsi" w:cs="Times New Roman"/>
                <w:b w:val="0"/>
                <w:bCs w:val="0"/>
                <w:color w:val="auto"/>
                <w:sz w:val="22"/>
                <w:szCs w:val="22"/>
              </w:rPr>
              <w:t>.</w:t>
            </w:r>
          </w:p>
        </w:tc>
      </w:tr>
    </w:tbl>
    <w:p w14:paraId="44D83A0E" w14:textId="03657289" w:rsidR="008B0AF5" w:rsidRDefault="008B0AF5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tbl>
      <w:tblPr>
        <w:tblStyle w:val="Listetabell3uthevingsfarge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0544F3" w14:paraId="54443585" w14:textId="77777777" w:rsidTr="005440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621" w:type="dxa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</w:tcPr>
          <w:p w14:paraId="23F1F110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Kvalifikasjonskrav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B9A6E4" w14:textId="77777777" w:rsidR="000544F3" w:rsidRDefault="000544F3" w:rsidP="0054400F">
            <w:pPr>
              <w:pStyle w:val="NormalWeb"/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Sett kryss</w:t>
            </w:r>
          </w:p>
        </w:tc>
      </w:tr>
      <w:tr w:rsidR="000544F3" w14:paraId="09D756C5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417CCAA" w14:textId="5B6AFCDF" w:rsidR="000544F3" w:rsidRPr="00444B44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T</w:t>
            </w:r>
            <w:r w:rsidRPr="00444B44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ekniske og faglige kvalifikasjoner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</w:tcPr>
          <w:p w14:paraId="00139211" w14:textId="77777777" w:rsidR="000544F3" w:rsidRDefault="000544F3" w:rsidP="0054400F">
            <w:pPr>
              <w:pStyle w:val="NormalWeb"/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14:paraId="6D318A0F" w14:textId="77777777" w:rsidTr="0054400F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bottom w:val="single" w:sz="4" w:space="0" w:color="auto"/>
              <w:right w:val="none" w:sz="0" w:space="0" w:color="auto"/>
            </w:tcBorders>
          </w:tcPr>
          <w:p w14:paraId="79EA1075" w14:textId="77777777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skal bidra med følgende:</w:t>
            </w:r>
          </w:p>
          <w:p w14:paraId="3174E993" w14:textId="77777777" w:rsidR="000544F3" w:rsidRDefault="000544F3" w:rsidP="0054400F">
            <w:pPr>
              <w:pStyle w:val="NormalWeb"/>
              <w:spacing w:before="120" w:after="120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0544F3" w:rsidRPr="000544F3" w14:paraId="5FD18389" w14:textId="77777777" w:rsidTr="00544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3B7" w14:textId="3542802A" w:rsidR="000544F3" w:rsidRDefault="000544F3" w:rsidP="0054400F">
            <w:pPr>
              <w:pStyle w:val="NormalWeb"/>
              <w:spacing w:before="120" w:after="120"/>
              <w:rPr>
                <w:rFonts w:asciiTheme="minorHAnsi" w:hAnsiTheme="minorHAnsi" w:cs="Times New Roman"/>
                <w:sz w:val="22"/>
                <w:szCs w:val="22"/>
              </w:rPr>
            </w:pP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Det bekreftes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at leverandør vil ha rådighet over nødvendige ressurser fra</w:t>
            </w:r>
            <w:r w:rsidR="00B81265"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586B52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støttende virksomhet i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henhold til kvalifikasjonskravene</w:t>
            </w:r>
            <w:r w:rsidR="00613225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for</w:t>
            </w:r>
            <w:r w:rsidRPr="000544F3"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 xml:space="preserve"> hele kontraktsperioden</w:t>
            </w:r>
            <w:r>
              <w:rPr>
                <w:rFonts w:asciiTheme="minorHAnsi" w:hAnsiTheme="minorHAnsi" w:cs="Times New Roman"/>
                <w:b w:val="0"/>
                <w:bCs w:val="0"/>
                <w:sz w:val="22"/>
                <w:szCs w:val="22"/>
              </w:rPr>
              <w:t>.</w:t>
            </w:r>
          </w:p>
        </w:tc>
      </w:tr>
    </w:tbl>
    <w:p w14:paraId="36FD34BB" w14:textId="2ADCB636" w:rsidR="000544F3" w:rsidRDefault="000544F3" w:rsidP="0054400F">
      <w:pPr>
        <w:pStyle w:val="NormalWeb"/>
        <w:spacing w:before="0" w:after="0"/>
        <w:rPr>
          <w:rFonts w:asciiTheme="minorHAnsi" w:hAnsiTheme="minorHAnsi" w:cs="Times New Roman"/>
          <w:color w:val="FF0000"/>
          <w:sz w:val="22"/>
          <w:szCs w:val="22"/>
        </w:rPr>
      </w:pPr>
    </w:p>
    <w:p w14:paraId="2BDB0950" w14:textId="1624C6FA" w:rsidR="00A60DEE" w:rsidRDefault="001F5C09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 w:rsidRPr="000544F3">
        <w:rPr>
          <w:rFonts w:asciiTheme="minorHAnsi" w:hAnsiTheme="minorHAnsi" w:cs="Times New Roman"/>
          <w:color w:val="auto"/>
          <w:sz w:val="22"/>
          <w:szCs w:val="22"/>
        </w:rPr>
        <w:t>Støtte</w:t>
      </w:r>
      <w:r w:rsidR="00E00807">
        <w:rPr>
          <w:rFonts w:asciiTheme="minorHAnsi" w:hAnsiTheme="minorHAnsi" w:cs="Times New Roman"/>
          <w:color w:val="auto"/>
          <w:sz w:val="22"/>
          <w:szCs w:val="22"/>
        </w:rPr>
        <w:t xml:space="preserve">nde 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foretak </w:t>
      </w:r>
      <w:r w:rsidRPr="000544F3">
        <w:rPr>
          <w:rFonts w:asciiTheme="minorHAnsi" w:hAnsiTheme="minorHAnsi" w:cs="Times New Roman"/>
          <w:color w:val="auto"/>
          <w:sz w:val="22"/>
          <w:szCs w:val="22"/>
        </w:rPr>
        <w:t>må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levere inn eg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et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ESPD-skjema</w:t>
      </w:r>
      <w:r w:rsidR="00E24516">
        <w:rPr>
          <w:rFonts w:asciiTheme="minorHAnsi" w:hAnsiTheme="minorHAnsi" w:cs="Times New Roman"/>
          <w:color w:val="auto"/>
          <w:sz w:val="22"/>
          <w:szCs w:val="22"/>
        </w:rPr>
        <w:t>.</w:t>
      </w:r>
      <w:r w:rsidR="00A60DEE" w:rsidRPr="000544F3">
        <w:rPr>
          <w:rFonts w:asciiTheme="minorHAnsi" w:hAnsiTheme="minorHAnsi" w:cs="Times New Roman"/>
          <w:color w:val="auto"/>
          <w:sz w:val="22"/>
          <w:szCs w:val="22"/>
        </w:rPr>
        <w:t xml:space="preserve"> </w:t>
      </w:r>
    </w:p>
    <w:p w14:paraId="55275D16" w14:textId="622AEC5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23BA5752" w14:textId="0476004B" w:rsidR="00C505D4" w:rsidRDefault="00C505D4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 xml:space="preserve">Forpliktelseserklæringen skal være underskrevet av en person i </w:t>
      </w:r>
      <w:r w:rsidR="00A374E2">
        <w:rPr>
          <w:rFonts w:asciiTheme="minorHAnsi" w:hAnsiTheme="minorHAnsi" w:cs="Times New Roman"/>
          <w:color w:val="auto"/>
          <w:sz w:val="22"/>
          <w:szCs w:val="22"/>
        </w:rPr>
        <w:t xml:space="preserve">den </w:t>
      </w:r>
      <w:r>
        <w:rPr>
          <w:rFonts w:asciiTheme="minorHAnsi" w:hAnsiTheme="minorHAnsi" w:cs="Times New Roman"/>
          <w:color w:val="auto"/>
          <w:sz w:val="22"/>
          <w:szCs w:val="22"/>
        </w:rPr>
        <w:t>støttende virksomhet som i henhold til firmaattest er bemyndiget til å signere på vegne av virksomheten.</w:t>
      </w:r>
    </w:p>
    <w:p w14:paraId="64CEB174" w14:textId="3929C59A" w:rsidR="00B81265" w:rsidRDefault="00B81265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128E8408" w14:textId="77777777" w:rsidR="0054400F" w:rsidRDefault="0054400F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</w:p>
    <w:p w14:paraId="4EAAC7F2" w14:textId="7C292F94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color w:val="auto"/>
          <w:sz w:val="22"/>
          <w:szCs w:val="22"/>
        </w:rPr>
      </w:pPr>
      <w:r>
        <w:rPr>
          <w:rFonts w:asciiTheme="minorHAnsi" w:hAnsiTheme="minorHAnsi" w:cs="Times New Roman"/>
          <w:color w:val="auto"/>
          <w:sz w:val="22"/>
          <w:szCs w:val="22"/>
        </w:rPr>
        <w:t>____________________________________________________________________________</w:t>
      </w:r>
    </w:p>
    <w:p w14:paraId="2064B4CA" w14:textId="43531FFE" w:rsidR="00A374E2" w:rsidRDefault="00C505D4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 w:rsidRPr="00C505D4">
        <w:rPr>
          <w:rFonts w:asciiTheme="minorHAnsi" w:hAnsiTheme="minorHAnsi" w:cs="Times New Roman"/>
          <w:sz w:val="22"/>
          <w:szCs w:val="22"/>
        </w:rPr>
        <w:t>DATO</w:t>
      </w:r>
      <w:r w:rsidRPr="00C505D4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="00A374E2">
        <w:rPr>
          <w:rFonts w:asciiTheme="minorHAnsi" w:hAnsiTheme="minorHAnsi" w:cs="Times New Roman"/>
          <w:sz w:val="22"/>
          <w:szCs w:val="22"/>
        </w:rPr>
        <w:tab/>
      </w:r>
      <w:r w:rsidRPr="00C505D4">
        <w:rPr>
          <w:rFonts w:asciiTheme="minorHAnsi" w:hAnsiTheme="minorHAnsi" w:cs="Times New Roman"/>
          <w:sz w:val="22"/>
          <w:szCs w:val="22"/>
        </w:rPr>
        <w:t>UNDERSKRIFT</w:t>
      </w:r>
    </w:p>
    <w:p w14:paraId="4C75A4DE" w14:textId="77777777" w:rsidR="00A374E2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</w:p>
    <w:p w14:paraId="71C5509B" w14:textId="1EF61D49" w:rsidR="00A374E2" w:rsidRP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  <w:t>__________________________________________</w:t>
      </w:r>
    </w:p>
    <w:p w14:paraId="44F65AC9" w14:textId="24236241" w:rsidR="00C505D4" w:rsidRDefault="00A374E2" w:rsidP="0054400F">
      <w:pPr>
        <w:pStyle w:val="NormalWeb"/>
        <w:spacing w:before="0" w:after="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</w:r>
      <w:r w:rsidR="00C505D4" w:rsidRPr="00C505D4">
        <w:rPr>
          <w:rFonts w:asciiTheme="minorHAnsi" w:hAnsiTheme="minorHAnsi" w:cs="Times New Roman"/>
          <w:sz w:val="22"/>
          <w:szCs w:val="22"/>
        </w:rPr>
        <w:tab/>
        <w:t>NAVN MED BLOKKBOKSTAVER</w:t>
      </w:r>
    </w:p>
    <w:sectPr w:rsidR="00C505D4" w:rsidSect="005440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709" w:right="1134" w:bottom="709" w:left="1418" w:header="567" w:footer="0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CB08E" w14:textId="77777777" w:rsidR="00E00FAD" w:rsidRDefault="00E00FAD">
      <w:r>
        <w:separator/>
      </w:r>
    </w:p>
  </w:endnote>
  <w:endnote w:type="continuationSeparator" w:id="0">
    <w:p w14:paraId="21A52EF8" w14:textId="77777777" w:rsidR="00E00FAD" w:rsidRDefault="00E0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458C" w14:textId="77777777" w:rsidR="00613225" w:rsidRDefault="0061322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680F0" w14:textId="2CC3F860" w:rsidR="00956176" w:rsidRPr="00FE786F" w:rsidRDefault="00956176" w:rsidP="00FE786F">
    <w:pPr>
      <w:jc w:val="center"/>
      <w:rPr>
        <w:rFonts w:asciiTheme="minorHAnsi" w:hAnsiTheme="minorHAnsi" w:cstheme="minorHAnsi"/>
      </w:rPr>
    </w:pPr>
    <w:r w:rsidRPr="00FE786F">
      <w:rPr>
        <w:rFonts w:asciiTheme="minorHAnsi" w:hAnsiTheme="minorHAnsi" w:cstheme="minorHAnsi"/>
        <w:snapToGrid w:val="0"/>
        <w:lang w:eastAsia="en-US"/>
      </w:rPr>
      <w:t xml:space="preserve">Side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  <w:r w:rsidRPr="00FE786F">
      <w:rPr>
        <w:rFonts w:asciiTheme="minorHAnsi" w:hAnsiTheme="minorHAnsi" w:cstheme="minorHAnsi"/>
        <w:snapToGrid w:val="0"/>
        <w:lang w:eastAsia="en-US"/>
      </w:rPr>
      <w:t xml:space="preserve"> of </w:t>
    </w:r>
    <w:r w:rsidRPr="00FE786F">
      <w:rPr>
        <w:rFonts w:asciiTheme="minorHAnsi" w:hAnsiTheme="minorHAnsi" w:cstheme="minorHAnsi"/>
        <w:snapToGrid w:val="0"/>
        <w:lang w:eastAsia="en-US"/>
      </w:rPr>
      <w:fldChar w:fldCharType="begin"/>
    </w:r>
    <w:r w:rsidRPr="00FE786F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FE786F">
      <w:rPr>
        <w:rFonts w:asciiTheme="minorHAnsi" w:hAnsiTheme="minorHAnsi" w:cstheme="minorHAnsi"/>
        <w:snapToGrid w:val="0"/>
        <w:lang w:eastAsia="en-US"/>
      </w:rPr>
      <w:fldChar w:fldCharType="separate"/>
    </w:r>
    <w:r w:rsidR="005A27F0" w:rsidRPr="00FE786F">
      <w:rPr>
        <w:rFonts w:asciiTheme="minorHAnsi" w:hAnsiTheme="minorHAnsi" w:cstheme="minorHAnsi"/>
        <w:noProof/>
        <w:snapToGrid w:val="0"/>
        <w:lang w:eastAsia="en-US"/>
      </w:rPr>
      <w:t>2</w:t>
    </w:r>
    <w:r w:rsidRPr="00FE786F">
      <w:rPr>
        <w:rFonts w:asciiTheme="minorHAnsi" w:hAnsiTheme="minorHAnsi" w:cstheme="minorHAnsi"/>
        <w:snapToGrid w:val="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A997" w14:textId="0E91420A" w:rsidR="00B81265" w:rsidRPr="00B81265" w:rsidRDefault="00B81265">
    <w:pPr>
      <w:pStyle w:val="Bunntekst"/>
      <w:rPr>
        <w:rFonts w:asciiTheme="minorHAnsi" w:hAnsiTheme="minorHAnsi" w:cstheme="minorHAnsi"/>
      </w:rPr>
    </w:pPr>
    <w:r w:rsidRPr="00B81265">
      <w:rPr>
        <w:rFonts w:asciiTheme="minorHAnsi" w:hAnsiTheme="minorHAnsi" w:cstheme="minorHAnsi"/>
      </w:rPr>
      <w:t xml:space="preserve">Bærum kommune – Forpliktelseserklæring </w:t>
    </w:r>
    <w:r w:rsidR="00472301">
      <w:rPr>
        <w:rFonts w:asciiTheme="minorHAnsi" w:hAnsiTheme="minorHAnsi" w:cstheme="minorHAnsi"/>
      </w:rPr>
      <w:tab/>
    </w:r>
    <w:r>
      <w:rPr>
        <w:rFonts w:asciiTheme="minorHAnsi" w:hAnsiTheme="minorHAnsi" w:cstheme="minorHAnsi"/>
      </w:rPr>
      <w:tab/>
    </w:r>
    <w:r w:rsidRPr="00B81265">
      <w:rPr>
        <w:rFonts w:asciiTheme="minorHAnsi" w:hAnsiTheme="minorHAnsi" w:cstheme="minorHAnsi"/>
        <w:snapToGrid w:val="0"/>
        <w:lang w:eastAsia="en-US"/>
      </w:rPr>
      <w:t xml:space="preserve">Side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PAGE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9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 w:rsidRPr="00B81265">
      <w:rPr>
        <w:rFonts w:asciiTheme="minorHAnsi" w:hAnsiTheme="minorHAnsi" w:cstheme="minorHAnsi"/>
        <w:snapToGrid w:val="0"/>
        <w:lang w:eastAsia="en-US"/>
      </w:rPr>
      <w:t xml:space="preserve"> av </w:t>
    </w:r>
    <w:r w:rsidRPr="00B81265">
      <w:rPr>
        <w:rFonts w:asciiTheme="minorHAnsi" w:hAnsiTheme="minorHAnsi" w:cstheme="minorHAnsi"/>
        <w:snapToGrid w:val="0"/>
        <w:lang w:eastAsia="en-US"/>
      </w:rPr>
      <w:fldChar w:fldCharType="begin"/>
    </w:r>
    <w:r w:rsidRPr="00B81265">
      <w:rPr>
        <w:rFonts w:asciiTheme="minorHAnsi" w:hAnsiTheme="minorHAnsi" w:cstheme="minorHAnsi"/>
        <w:snapToGrid w:val="0"/>
        <w:lang w:eastAsia="en-US"/>
      </w:rPr>
      <w:instrText xml:space="preserve"> NUMPAGES </w:instrText>
    </w:r>
    <w:r w:rsidRPr="00B81265">
      <w:rPr>
        <w:rFonts w:asciiTheme="minorHAnsi" w:hAnsiTheme="minorHAnsi" w:cstheme="minorHAnsi"/>
        <w:snapToGrid w:val="0"/>
        <w:lang w:eastAsia="en-US"/>
      </w:rPr>
      <w:fldChar w:fldCharType="separate"/>
    </w:r>
    <w:r w:rsidRPr="00B81265">
      <w:rPr>
        <w:rFonts w:asciiTheme="minorHAnsi" w:hAnsiTheme="minorHAnsi" w:cstheme="minorHAnsi"/>
        <w:snapToGrid w:val="0"/>
        <w:lang w:eastAsia="en-US"/>
      </w:rPr>
      <w:t>12</w:t>
    </w:r>
    <w:r w:rsidRPr="00B81265">
      <w:rPr>
        <w:rFonts w:asciiTheme="minorHAnsi" w:hAnsiTheme="minorHAnsi" w:cstheme="minorHAnsi"/>
        <w:snapToGrid w:val="0"/>
        <w:lang w:eastAsia="en-US"/>
      </w:rPr>
      <w:fldChar w:fldCharType="end"/>
    </w:r>
    <w:r>
      <w:rPr>
        <w:rFonts w:asciiTheme="minorHAnsi" w:hAnsiTheme="minorHAnsi" w:cs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47CC2" w14:textId="77777777" w:rsidR="00E00FAD" w:rsidRDefault="00E00FAD">
      <w:r>
        <w:separator/>
      </w:r>
    </w:p>
  </w:footnote>
  <w:footnote w:type="continuationSeparator" w:id="0">
    <w:p w14:paraId="5F3193C4" w14:textId="77777777" w:rsidR="00E00FAD" w:rsidRDefault="00E00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71D1" w14:textId="77777777" w:rsidR="00613225" w:rsidRDefault="0061322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3A21" w14:textId="77777777" w:rsidR="00613225" w:rsidRDefault="006132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B81265" w14:paraId="6D616C71" w14:textId="77777777" w:rsidTr="0093683A">
      <w:tc>
        <w:tcPr>
          <w:tcW w:w="8647" w:type="dxa"/>
        </w:tcPr>
        <w:p w14:paraId="31DC597A" w14:textId="77777777" w:rsidR="00B81265" w:rsidRPr="008D759F" w:rsidRDefault="00B81265" w:rsidP="00B81265">
          <w:pPr>
            <w:jc w:val="right"/>
            <w:rPr>
              <w:sz w:val="42"/>
              <w:szCs w:val="42"/>
            </w:rPr>
          </w:pPr>
          <w:bookmarkStart w:id="0" w:name="_Hlt81811456"/>
          <w:bookmarkEnd w:id="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959AA46" wp14:editId="2FE6324C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5" name="Bilde 1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sz w:val="42"/>
              <w:szCs w:val="42"/>
            </w:rPr>
            <w:t>BÆRUM KOMMUNE</w:t>
          </w:r>
        </w:p>
      </w:tc>
    </w:tr>
    <w:tr w:rsidR="00B81265" w14:paraId="47963AC6" w14:textId="77777777" w:rsidTr="0093683A">
      <w:tc>
        <w:tcPr>
          <w:tcW w:w="8647" w:type="dxa"/>
        </w:tcPr>
        <w:p w14:paraId="4D8A240F" w14:textId="77777777" w:rsidR="00B81265" w:rsidRDefault="00000000" w:rsidP="00B81265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DB622503-72E3-40E8-878B-737E514AEBD6}"/>
              <w:text/>
            </w:sdtPr>
            <w:sdtContent>
              <w:bookmarkStart w:id="1" w:name="Soa_Navn"/>
              <w:r w:rsidR="00B81265">
                <w:rPr>
                  <w:noProof/>
                </w:rPr>
                <w:t>Natur, idrett- og veidrift</w:t>
              </w:r>
            </w:sdtContent>
          </w:sdt>
          <w:bookmarkEnd w:id="1"/>
        </w:p>
      </w:tc>
    </w:tr>
  </w:tbl>
  <w:p w14:paraId="155C2C41" w14:textId="77777777" w:rsidR="00FA7CF9" w:rsidRDefault="00000000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Content>
        <w:bookmarkStart w:id="2" w:name="Sdo_DokDatoXX"/>
        <w:bookmarkStart w:id="3" w:name="Sdo_DokDato"/>
        <w:r w:rsidR="00BA1B91">
          <w:rPr>
            <w:b/>
            <w:noProof/>
          </w:rPr>
          <w:t>​</w:t>
        </w:r>
      </w:sdtContent>
    </w:sdt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A2F9B"/>
    <w:multiLevelType w:val="hybridMultilevel"/>
    <w:tmpl w:val="C778E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2FD4074"/>
    <w:multiLevelType w:val="hybridMultilevel"/>
    <w:tmpl w:val="AB963C48"/>
    <w:lvl w:ilvl="0" w:tplc="730606C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F242B"/>
    <w:multiLevelType w:val="hybridMultilevel"/>
    <w:tmpl w:val="8F8EE1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3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203182">
    <w:abstractNumId w:val="14"/>
  </w:num>
  <w:num w:numId="2" w16cid:durableId="980116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07361713">
    <w:abstractNumId w:val="18"/>
  </w:num>
  <w:num w:numId="4" w16cid:durableId="1066681707">
    <w:abstractNumId w:val="29"/>
  </w:num>
  <w:num w:numId="5" w16cid:durableId="1565792774">
    <w:abstractNumId w:val="7"/>
  </w:num>
  <w:num w:numId="6" w16cid:durableId="1034697347">
    <w:abstractNumId w:val="17"/>
  </w:num>
  <w:num w:numId="7" w16cid:durableId="440029006">
    <w:abstractNumId w:val="10"/>
  </w:num>
  <w:num w:numId="8" w16cid:durableId="1340962595">
    <w:abstractNumId w:val="23"/>
  </w:num>
  <w:num w:numId="9" w16cid:durableId="638341321">
    <w:abstractNumId w:val="20"/>
  </w:num>
  <w:num w:numId="10" w16cid:durableId="1697196815">
    <w:abstractNumId w:val="9"/>
  </w:num>
  <w:num w:numId="11" w16cid:durableId="1637491586">
    <w:abstractNumId w:val="15"/>
  </w:num>
  <w:num w:numId="12" w16cid:durableId="1728843113">
    <w:abstractNumId w:val="5"/>
  </w:num>
  <w:num w:numId="13" w16cid:durableId="1531335614">
    <w:abstractNumId w:val="26"/>
  </w:num>
  <w:num w:numId="14" w16cid:durableId="1590692333">
    <w:abstractNumId w:val="25"/>
  </w:num>
  <w:num w:numId="15" w16cid:durableId="1280718303">
    <w:abstractNumId w:val="12"/>
  </w:num>
  <w:num w:numId="16" w16cid:durableId="812914417">
    <w:abstractNumId w:val="32"/>
  </w:num>
  <w:num w:numId="17" w16cid:durableId="781263076">
    <w:abstractNumId w:val="24"/>
  </w:num>
  <w:num w:numId="18" w16cid:durableId="1837572900">
    <w:abstractNumId w:val="13"/>
  </w:num>
  <w:num w:numId="19" w16cid:durableId="332798814">
    <w:abstractNumId w:val="6"/>
  </w:num>
  <w:num w:numId="20" w16cid:durableId="415826514">
    <w:abstractNumId w:val="19"/>
  </w:num>
  <w:num w:numId="21" w16cid:durableId="1834298945">
    <w:abstractNumId w:val="11"/>
  </w:num>
  <w:num w:numId="22" w16cid:durableId="269817764">
    <w:abstractNumId w:val="22"/>
  </w:num>
  <w:num w:numId="23" w16cid:durableId="924802092">
    <w:abstractNumId w:val="2"/>
  </w:num>
  <w:num w:numId="24" w16cid:durableId="824708825">
    <w:abstractNumId w:val="16"/>
  </w:num>
  <w:num w:numId="25" w16cid:durableId="1757745382">
    <w:abstractNumId w:val="31"/>
  </w:num>
  <w:num w:numId="26" w16cid:durableId="1077627441">
    <w:abstractNumId w:val="27"/>
  </w:num>
  <w:num w:numId="27" w16cid:durableId="1550147540">
    <w:abstractNumId w:val="8"/>
  </w:num>
  <w:num w:numId="28" w16cid:durableId="1627198961">
    <w:abstractNumId w:val="4"/>
  </w:num>
  <w:num w:numId="29" w16cid:durableId="1050223658">
    <w:abstractNumId w:val="30"/>
  </w:num>
  <w:num w:numId="30" w16cid:durableId="1110708713">
    <w:abstractNumId w:val="3"/>
  </w:num>
  <w:num w:numId="31" w16cid:durableId="1269847451">
    <w:abstractNumId w:val="33"/>
  </w:num>
  <w:num w:numId="32" w16cid:durableId="2104261459">
    <w:abstractNumId w:val="21"/>
  </w:num>
  <w:num w:numId="33" w16cid:durableId="1178613192">
    <w:abstractNumId w:val="28"/>
  </w:num>
  <w:num w:numId="34" w16cid:durableId="1637955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53F3"/>
    <w:rsid w:val="000544F3"/>
    <w:rsid w:val="00085BA3"/>
    <w:rsid w:val="000902F5"/>
    <w:rsid w:val="000A6725"/>
    <w:rsid w:val="00110AA1"/>
    <w:rsid w:val="00111D24"/>
    <w:rsid w:val="001235E3"/>
    <w:rsid w:val="0015115D"/>
    <w:rsid w:val="00177478"/>
    <w:rsid w:val="001965DC"/>
    <w:rsid w:val="001B5E70"/>
    <w:rsid w:val="001D235A"/>
    <w:rsid w:val="001F5C09"/>
    <w:rsid w:val="00202DD2"/>
    <w:rsid w:val="002B54C2"/>
    <w:rsid w:val="002D5E93"/>
    <w:rsid w:val="0031649B"/>
    <w:rsid w:val="003C2E9F"/>
    <w:rsid w:val="0040015E"/>
    <w:rsid w:val="004265F1"/>
    <w:rsid w:val="00444B44"/>
    <w:rsid w:val="00446021"/>
    <w:rsid w:val="0047053C"/>
    <w:rsid w:val="00472301"/>
    <w:rsid w:val="00477791"/>
    <w:rsid w:val="00543A3E"/>
    <w:rsid w:val="0054400F"/>
    <w:rsid w:val="00586B52"/>
    <w:rsid w:val="005A27F0"/>
    <w:rsid w:val="00610C0E"/>
    <w:rsid w:val="00613225"/>
    <w:rsid w:val="007405AC"/>
    <w:rsid w:val="007B33BD"/>
    <w:rsid w:val="007C02CC"/>
    <w:rsid w:val="007C4EE8"/>
    <w:rsid w:val="007F5EF8"/>
    <w:rsid w:val="008408C0"/>
    <w:rsid w:val="00862574"/>
    <w:rsid w:val="00883C11"/>
    <w:rsid w:val="008971C0"/>
    <w:rsid w:val="008B0AF5"/>
    <w:rsid w:val="008C3386"/>
    <w:rsid w:val="008F2900"/>
    <w:rsid w:val="00956176"/>
    <w:rsid w:val="009D4CD0"/>
    <w:rsid w:val="00A374E2"/>
    <w:rsid w:val="00A60DEE"/>
    <w:rsid w:val="00A86674"/>
    <w:rsid w:val="00AB6DE3"/>
    <w:rsid w:val="00B63A45"/>
    <w:rsid w:val="00B665B9"/>
    <w:rsid w:val="00B81265"/>
    <w:rsid w:val="00B84B05"/>
    <w:rsid w:val="00BA1B91"/>
    <w:rsid w:val="00C03FF8"/>
    <w:rsid w:val="00C505D4"/>
    <w:rsid w:val="00C55778"/>
    <w:rsid w:val="00C67279"/>
    <w:rsid w:val="00CA028D"/>
    <w:rsid w:val="00CB267B"/>
    <w:rsid w:val="00CE7221"/>
    <w:rsid w:val="00CF3383"/>
    <w:rsid w:val="00D42500"/>
    <w:rsid w:val="00DE7D18"/>
    <w:rsid w:val="00E00807"/>
    <w:rsid w:val="00E00FAD"/>
    <w:rsid w:val="00E24516"/>
    <w:rsid w:val="00E27B0C"/>
    <w:rsid w:val="00E45A22"/>
    <w:rsid w:val="00E904F5"/>
    <w:rsid w:val="00EA563F"/>
    <w:rsid w:val="00F14C2A"/>
    <w:rsid w:val="00F71499"/>
    <w:rsid w:val="00FA4DD2"/>
    <w:rsid w:val="00FA7CF9"/>
    <w:rsid w:val="00FB47EE"/>
    <w:rsid w:val="00FB6894"/>
    <w:rsid w:val="00FE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2AD66"/>
  <w15:docId w15:val="{9888818F-2D24-4AEB-BF47-26B92619E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table" w:styleId="Listetabell3uthevingsfarge3">
    <w:name w:val="List Table 3 Accent 3"/>
    <w:basedOn w:val="Vanligtabell"/>
    <w:uiPriority w:val="48"/>
    <w:rsid w:val="008B0AF5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character" w:styleId="Merknadsreferanse">
    <w:name w:val="annotation reference"/>
    <w:basedOn w:val="Standardskriftforavsnitt"/>
    <w:semiHidden/>
    <w:unhideWhenUsed/>
    <w:rsid w:val="007C02CC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7C02C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7C02CC"/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7C02CC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7C02CC"/>
    <w:rPr>
      <w:b/>
      <w:bCs/>
    </w:rPr>
  </w:style>
  <w:style w:type="paragraph" w:styleId="Revisjon">
    <w:name w:val="Revision"/>
    <w:hidden/>
    <w:uiPriority w:val="99"/>
    <w:semiHidden/>
    <w:rsid w:val="007C02C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dsol\OneDrive%20-%20B&#230;rum%20kommune\Vinterberedskap%20hovedveiavtale%202023\21.%20Forpliktelseserkl&#230;ring%20st&#248;ttende%20virksomhet%20%5b1541%5d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0A3DD2"/>
    <w:rsid w:val="001404FF"/>
    <w:rsid w:val="003A4D56"/>
    <w:rsid w:val="00542658"/>
    <w:rsid w:val="005B68E1"/>
    <w:rsid w:val="00C6031A"/>
    <w:rsid w:val="00D05798"/>
    <w:rsid w:val="00DE7D18"/>
    <w:rsid w:val="00FD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header>
    <Sdo_DokDatoXX>​</Sdo_DokDatoXX>
    <Soa_Navn>Natur, idrett- og veidrift</Soa_Navn>
    <Sdo_DokDato>24.03.2023</Sdo_DokDato>
  </header>
  <properties>
    <docs>
      <doc>
        <sdm_sdfid/>
        <sdm_watermark/>
      </doc>
    </docs>
    <mergeMode>MergeOne</mergeMode>
    <sdm_dummy/>
    <mutualMergeSupport>False</mutualMergeSupport>
    <language/>
    <websakInfo>
      <fletteDato>02.05.2023</fletteDato>
      <sakid>2020078595</sakid>
      <jpid>2020840323</jpid>
      <filUnique/>
      <filChecksumFørFlett/>
      <erHoveddokument>False</erHoveddokument>
      <dcTitle>Forpliktelseserklæring mal</dcTitle>
    </websakInfo>
    <showHiddenMark>False</showHiddenMark>
    <templateURI>docx</templateURI>
  </properties>
  <body/>
  <footer/>
</document>
</file>

<file path=customXml/itemProps1.xml><?xml version="1.0" encoding="utf-8"?>
<ds:datastoreItem xmlns:ds="http://schemas.openxmlformats.org/officeDocument/2006/customXml" ds:itemID="{DB622503-72E3-40E8-878B-737E514AEB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Forpliktelseserklæring støttende virksomhet [1541]</Template>
  <TotalTime>4</TotalTime>
  <Pages>1</Pages>
  <Words>220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1541 Forpliktelseserklæring støttende virksomhet</vt:lpstr>
      <vt:lpstr>Saknr</vt:lpstr>
    </vt:vector>
  </TitlesOfParts>
  <Company>Bærum kommune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mal</dc:title>
  <dc:creator>Camilla Brunvoll</dc:creator>
  <cp:lastModifiedBy>Ida Maria Gran Solaas</cp:lastModifiedBy>
  <cp:revision>5</cp:revision>
  <cp:lastPrinted>2004-06-09T13:45:00Z</cp:lastPrinted>
  <dcterms:created xsi:type="dcterms:W3CDTF">2023-05-02T19:27:00Z</dcterms:created>
  <dcterms:modified xsi:type="dcterms:W3CDTF">2026-04-17T11:36:00Z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2021-01-19T20:38:00Z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64b62fa3-6e97-4e74-a87c-00007fa69466</vt:lpwstr>
  </property>
  <property fmtid="{D5CDD505-2E9C-101B-9397-08002B2CF9AE}" pid="8" name="MSIP_Label_593ecc0f-ccb9-4361-8333-eab9c279fcaa_ContentBits">
    <vt:lpwstr>0</vt:lpwstr>
  </property>
</Properties>
</file>